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195"/>
        <w:gridCol w:w="672"/>
        <w:gridCol w:w="708"/>
        <w:gridCol w:w="1563"/>
        <w:gridCol w:w="895"/>
        <w:gridCol w:w="990"/>
        <w:gridCol w:w="594"/>
        <w:gridCol w:w="1584"/>
        <w:gridCol w:w="1585"/>
        <w:gridCol w:w="64"/>
      </w:tblGrid>
      <w:tr w:rsidR="00015097" w:rsidTr="003F07DC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>
            <w:r>
              <w:t>Приложение 3</w:t>
            </w:r>
          </w:p>
        </w:tc>
      </w:tr>
      <w:tr w:rsidR="00015097" w:rsidTr="003F07DC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15097" w:rsidTr="003F07DC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3F07DC">
            <w:r>
              <w:t xml:space="preserve">от </w:t>
            </w:r>
            <w:r w:rsidR="003F07DC">
              <w:t>11 августа 2023 года</w:t>
            </w:r>
            <w:r w:rsidR="006E02D1">
              <w:t xml:space="preserve"> </w:t>
            </w:r>
            <w:r>
              <w:t xml:space="preserve">№ </w:t>
            </w:r>
            <w:r w:rsidR="003F07DC">
              <w:t>38-394</w:t>
            </w:r>
          </w:p>
        </w:tc>
      </w:tr>
      <w:tr w:rsidR="00015097" w:rsidTr="003F07DC">
        <w:trPr>
          <w:gridAfter w:val="1"/>
          <w:wAfter w:w="64" w:type="dxa"/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 xml:space="preserve">  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</w:tr>
      <w:tr w:rsidR="00015097" w:rsidTr="003F07DC">
        <w:trPr>
          <w:gridAfter w:val="1"/>
          <w:wAfter w:w="64" w:type="dxa"/>
          <w:cantSplit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015097" w:rsidTr="003F07DC">
        <w:trPr>
          <w:gridAfter w:val="1"/>
          <w:wAfter w:w="64" w:type="dxa"/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</w:p>
        </w:tc>
      </w:tr>
      <w:tr w:rsidR="00015097" w:rsidTr="003F07DC">
        <w:trPr>
          <w:gridAfter w:val="1"/>
          <w:wAfter w:w="64" w:type="dxa"/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тыс. руб.</w:t>
            </w:r>
          </w:p>
        </w:tc>
      </w:tr>
      <w:tr w:rsidR="00015097" w:rsidTr="003F07DC">
        <w:trPr>
          <w:gridAfter w:val="1"/>
          <w:wAfter w:w="64" w:type="dxa"/>
          <w:cantSplit/>
          <w:trHeight w:val="285"/>
        </w:trPr>
        <w:tc>
          <w:tcPr>
            <w:tcW w:w="6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Наименование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ЦСР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ВР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2023 год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2025 год</w:t>
            </w:r>
          </w:p>
        </w:tc>
      </w:tr>
      <w:tr w:rsidR="00015097" w:rsidTr="003F07DC">
        <w:trPr>
          <w:gridAfter w:val="1"/>
          <w:wAfter w:w="64" w:type="dxa"/>
          <w:cantSplit/>
          <w:trHeight w:val="285"/>
        </w:trPr>
        <w:tc>
          <w:tcPr>
            <w:tcW w:w="619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15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/>
        </w:tc>
      </w:tr>
    </w:tbl>
    <w:p w:rsidR="00015097" w:rsidRPr="00015097" w:rsidRDefault="0001509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5"/>
        <w:gridCol w:w="672"/>
        <w:gridCol w:w="708"/>
        <w:gridCol w:w="1563"/>
        <w:gridCol w:w="895"/>
        <w:gridCol w:w="1584"/>
        <w:gridCol w:w="1584"/>
        <w:gridCol w:w="1585"/>
      </w:tblGrid>
      <w:tr w:rsidR="00015097" w:rsidTr="00015097">
        <w:trPr>
          <w:cantSplit/>
          <w:tblHeader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1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4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pPr>
              <w:jc w:val="center"/>
            </w:pPr>
            <w:r>
              <w:t>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r>
              <w:t>ОБЩЕГОСУДАРСТВЕННЫЕ ВОПРОСЫ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2 668 942,0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2 778 277,0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2 821 770,0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8 512,3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154 796,4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154 988,8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154 796,4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154 988,8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154 796,4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154 988,8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3010001020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18 857,0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18 857,0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3010001020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18 857,0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18 857,0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135 939,4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136 131,8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114 089,8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114 164,8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21 704,6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21 897,0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1 041 067,2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1 037 729,5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1 041 067,2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1 037 729,5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344 627,9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341 417,3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319 296,3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316 085,7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294 098,1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294 173,7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21 168,6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18 458,0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3 454,0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7 417,9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7 417,9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2 878,6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2 878,6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2 819,1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2 819,1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2 396,0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423,1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3040076600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12 216,0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12 216,0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3040076600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3040076600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1 752,4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1 752,4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территориальных органов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696 439,3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696 312,2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642 409,7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642 622,9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612 015,2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612 303,9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29 274,7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30 209,0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3050004050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1 933,0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3050004050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1 727,8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1 790,4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3050004050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142,6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3050004070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3 254,6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3050004070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2 923,7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3 153,0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3050004070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37 117,9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37 117,9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29 181,6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29 191,6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7 936,3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7 926,3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3050077800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10 468,5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3050077800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7 302,8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7 302,8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3050077800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3 165,7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3 165,7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3050077И00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3050077И00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Судебная система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территориальных органов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3050051200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3050051200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218 281,3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211 891,3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24 233,5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20 655,6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24 233,5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20 655,6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7 692,9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7 692,9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7 692,9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«Поддержание технической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11 365,0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11 365,0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11 365,0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1 331,6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1 331,6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1 331,6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194 047,8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191 235,7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58 794,2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58 554,2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3020001030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10 780,8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10 780,8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3020001030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10 780,8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10 780,8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48 013,4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47 773,4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45 665,2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45 665,2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2 348,2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2 108,2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135 253,6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132 681,5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129 436,4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126 864,3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122 727,7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122 732,7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6 553,7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3 981,6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5 638,2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5 638,2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5 138,2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5 438,2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проведения выборов и референдумов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выборов и референдумов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3130003000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3130003000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2 962,0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Резервные фонды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Другие общегосударственные вопросы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1 236 884,6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1 215 134,4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1 258 623,5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336 908,0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«Транспортное обслуживание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336 908,0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336 908,0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336 563,3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327 104,1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216 217,0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216 217,0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117 344,3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107 885,1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4 212,9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4 212,9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122 567,0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20 957,3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203000М000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203000М000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14 957,3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204000М000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204000М000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2070008160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2070008160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2070008240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2070008240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20Д0000000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20Д000М000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20Д000М000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101 609,7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7 162,2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7 162,2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14 447,5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14 447,5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20Ч0079350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20Ч0079350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270 564,1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293 235,9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270 564,1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293 235,9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270 564,1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293 235,9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248 566,1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273 205,3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21 546,5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19 980,1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501 026,6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553 132,9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616 231,6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30 169,0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27 005,3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30 169,0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27 005,3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23 413,8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23 413,8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3 591,5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470 857,6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526 176,3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589 226,3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24 471,1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26 333,2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24 471,1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26 333,2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51 732,7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52 124,7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36 879,7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37 470,4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12 324,8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13 647,2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1 937,5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1 007,1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19 304,3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19 304,3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32 220,9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27 220,9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1 969,4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1 568,4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1 969,4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1 568,4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Средства, зарезервированные на реализацию инициативных проектов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3130079130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150 151,0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3130079130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150 151,0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313007999Ж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36 608,5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313007999Ж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36 608,5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152 991,5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437 543,0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152 991,5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437 543,0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31300Ш0000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31300Ш0000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НАЦИОНАЛЬНАЯ ОБОРОНА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1 950,5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Мобилизационная подготовка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1 950,5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1 950,5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1 950,5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Мероприятия по обеспечению мобилизационной готовности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1 950,5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1 950,5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115 805,1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109 486,6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Гражданская оборона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24 045,6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23 410,6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23 261,6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23 311,6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23 261,6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23 311,6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23 261,6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23 311,6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20 672,1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20 672,1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2 589,5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2 639,5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91 759,5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86 076,0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90 827,3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85 960,7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90 827,3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85 960,7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90 727,3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85 860,7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71 211,4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74 246,5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19 219,3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11 317,8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296,4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3130008270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3130008270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НАЦИОНАЛЬНАЯ ЭКОНОМИКА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6 861 346,2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6 218 906,7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Общеэкономические вопросы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Сельское хозяйство и рыболовство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47 313,7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05103040А0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3 063,7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05103040А0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1 713,7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05103040А0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44 250,0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0510377130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44 250,0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Водное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8 714,9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8 649,3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205000М000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205000М000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20Б0000000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3 149,3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Лесное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8 019,7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8 085,0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3 997,9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Транспорт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3 424 530,4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3 513 405,6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3 356 482,0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3 465 542,2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«Транспортное обслуживание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3 356 482,0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3 465 542,2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841,1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841,1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1 641,1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841,1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16 360,0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0420207050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16 360,0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0420207050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16 360,0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231 467,4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179 924,1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0420407160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0420407160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Обновление наземного общественного пассажирского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0420478170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175 411,4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179 924,1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0420478170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175 411,4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179 924,1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04204К6000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93 032,0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0420507230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0420507230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0420578910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0420578910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52 032,0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745 103,3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1 450 549,3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0420607210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65 640,0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0420607210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65 640,0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0420679340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679 463,3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1 378 549,3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0420679340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679 463,3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1 378 549,3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2 268 878,2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1 714 227,7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294 253,9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294 253,9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294 253,9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294 253,9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788 006,8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1 419 973,8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788 006,8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1 419 973,8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144 617,4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042R754015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144 617,4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48 048,4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47 863,4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48 048,4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47 863,4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48 048,4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47 863,4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45 721,4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45 721,4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2 327,0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2 142,0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Дорожное хозяйство (дорожные фонды)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3 336 664,0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2 548 279,4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3 182 227,2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2 394 408,4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3 182 227,2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2 394 408,4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1 659 415,0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1 588 168,2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1 227 071,0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1 500 867,7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1 227 071,0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1 500 867,7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431 878,3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87 300,5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396 938,9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73 394,2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34 939,4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13 906,3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04102ИД000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04102ИД000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64 644,1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57 265,2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4 648,6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0410305Д10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4 648,6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0410307Д10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42 166,9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42 166,9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0410307Д10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42 166,9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42 166,9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17 828,6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15 098,3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041030Д000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17 828,6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15 098,3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72 785,0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0410406Д00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72 785,0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0410406Д00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72 785,0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«Ремонт тротуаров»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105 544,6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041050Д000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105 544,6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041050Д000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105 544,6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04108D9910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84 630,0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04108D9910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84 630,0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04108S9910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04108S9910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транспортной безопасности»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0411000000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мероприятий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041100Д000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041100Д000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2 675,0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0411700000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041170М000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041170М000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041F100000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276 393,3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041F150210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276 393,3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041F150210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276 393,3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908 784,5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746 300,0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041R153946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162 484,5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041R153946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162 484,5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041R1S7190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041R1S7190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041R1U7190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746 000,0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041R1U7190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251 398,4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041R1U7190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494 601,6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118 230,5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102 323,1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44 106,3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43 586,7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43 586,7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58 216,8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58 216,8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58 216,8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115 404,6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15 907,4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36 201,3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38 466,4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36 201,3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38 466,4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35 171,0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38 466,4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31 955,5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32 220,5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2 947,6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6 243,0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3130005Д30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1 030,3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950,3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32 057,6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115 545,7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2 450,2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</w:t>
            </w:r>
            <w:r w:rsidR="00931697">
              <w:t>Создание</w:t>
            </w:r>
            <w:r>
              <w:t xml:space="preserve">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1520307110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1520307110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24 024,9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103 095,5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20A0000000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22 524,9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102 895,5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20A000М000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20A000М000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комплексных кадастровых работ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20A00L5110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16 824,9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99 895,5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20A00L5110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16 824,9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99 895,5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20Б0000000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20Б000М000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20И0000000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20И000М000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20И000М000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5 582,5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5 184,0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ЖИЛИЩНО-КОММУНАЛЬНОЕ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7 645 393,3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1 173 274,1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1 067 400,9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Жилищное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6 153 623,8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248 784,6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144 253,4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158 851,0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96 753,4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жилищного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109 623,9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66 753,4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78 229,9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66 753,4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35 128,9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33 720,3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35 128,9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33 720,3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34 698,1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27 533,1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34 698,1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27 533,1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0710108180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0710108180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2 162,8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2 162,8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31 394,0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 «Снос аварийного жилищного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39 894,0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39 894,0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39 894,0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39 894,0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9 333,1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8 104,0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5 810 297,6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202000М000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202000М000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474 357,5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474 357,5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464 520,7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407 695,1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56 825,6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9 836,8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8 337,1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20ГF367484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5 319 527,2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5 319 527,2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3 947 617,8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3 687 389,4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260 228,4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1 367 709,4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1 131 787,3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235 922,1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20ПF36748S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20ПF36748S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176 371,2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21 168,8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21 168,8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21 168,8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155 202,4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152 702,4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152 410,4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Коммунальное хозяйство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428 977,7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172 514,0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162 674,8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378 505,1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152 127,8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коммунального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230 896,0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152 127,8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0720206000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0720206000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214 723,0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152 127,8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39 374,3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35 085,6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39 374,3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35 085,6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97 011,6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97 790,2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15 157,1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15 162,0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81 609,6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82 388,2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40 195,6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40 195,6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0720707030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4 016,8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0720707030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4 016,8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34 227,1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15 235,2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34 227,1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15 235,2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9E4275" w:rsidP="00551E38">
            <w:r>
              <w:t>Основное мероприятие «</w:t>
            </w:r>
            <w:r w:rsidR="00015097">
              <w:t xml:space="preserve">Выявление и оформление бесхозяйных объектов </w:t>
            </w:r>
            <w:r w:rsidR="00015097">
              <w:br/>
              <w:t xml:space="preserve">электро-, газо-, водоснабжения и водоотведения коммунальной </w:t>
            </w:r>
            <w:r w:rsidR="00015097">
              <w:br/>
              <w:t>(инженерной) инфраструктуры</w:t>
            </w:r>
            <w:r>
              <w:t>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0720972101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1 465,4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0720972101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1 465,4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07209S2111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07209S2111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07209S211А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07209S211А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07209S2121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07209S2121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072F500000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12 679,0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072F552430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12 621,5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072F552430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12 621,5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072F5П2430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072F5П2430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147 609,1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147 609,1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86 684,8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86 684,8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5 737,5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5 737,5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0730179410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0730179410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07301S9410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07301S9410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27 593,4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5 023,8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1140106000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3 978,3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1140106000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3 978,3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1 045,5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1 045,5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45 101,8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45 101,8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27 928,0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27 928,0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Оформление бесхозяйных объектов коммунальной инфраструктуры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16 473,8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4 711,9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11 761,9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Благоустройство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854 166,0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567 382,2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389 082,8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399 118,2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269 502,3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284 118,2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239 976,4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248 361,0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112 115,7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147 473,6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112 115,7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147 473,6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24 056,4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24 056,4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98 528,5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100 887,4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82 647,9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87 766,0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15 880,6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13 121,4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5 275,8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05101И0000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5 275,8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23 765,6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22 811,2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Ликвидация несанкционированного складирования отходов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0510308140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17 837,6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17 183,1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0510308140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17 837,6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17 183,1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5 860,9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5 628,1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5 860,9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5 628,1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12 946,0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12 946,0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12 946,0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05108Б0110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05108Б0110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05108Б0120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05108Б0120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«Содержание, ремонт и развитие инженерных сетей»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119 580,5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119 580,5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259 620,1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0610178980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1 250,3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1 250,3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061F2П5550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1 250,3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257 956,5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257 421,7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программ формирования современной городской среды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062F255550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062F255550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062F255550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78 864,9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69 471,8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9 393,1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22 027,4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коммунального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22 027,4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22 027,4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22 027,4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22 027,4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1130107150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1130107150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67 094,7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67 094,7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11 179,8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11 179,8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20Л0007060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55 914,9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20Л0007060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55 914,9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5 046,1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Резервные фонды местных администраций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1 205,6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1 205,6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3110000100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1 205,6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3 840,5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3 030,0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Снос самовольных построек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3130008340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208 625,8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193 090,5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54 190,9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54 370,8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54 190,9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54 370,8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54 190,9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54 370,8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51 090,2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51 270,8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42 203,0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42 203,0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8 801,4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8 982,0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0510207010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0510207010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0510207020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0510207020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05102К5030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05102К5030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40 006,9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28 221,7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жилищного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6 871,8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6 871,8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1 871,8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0710108040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«Развитие коммунального хозяйства»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21 498,1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21 349,9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21 498,1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21 349,9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21 498,1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21 349,9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20 666,5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20 666,5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0720705030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831,6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11 637,0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11 637,0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11 637,0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1 095,4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10 541,6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2060000000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206000М000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206000М000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100 373,4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100 391,5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100 373,4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100 391,5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91 551,1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91 569,2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87 739,2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87 740,2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3 718,6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3 818,6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5 533,4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5 533,4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3040004090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5 533,4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5 533,4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3040076510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3 288,9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3 288,9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3040076510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2 824,8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2 824,8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3040076510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3 788,1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3 788,1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1 843,9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3130007120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1 843,9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1 944,2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ОХРАНА ОКРУЖАЮЩЕЙ СРЕДЫ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17 833,2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Сбор, удаление отходов и очистка сточных вод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20Л0006000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охраны окружающей среды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051030Э000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051030Э000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14 933,2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14 940,6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ОБРАЗОВАНИЕ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15 235 380,6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13 118 225,1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11 968 405,7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Дошкольное образование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4 310 781,7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3 788 344,2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4 307 166,7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3 787 303,4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4 307 166,7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3 787 303,4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4 196 046,0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3 773 749,9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3 769 538,2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1 594 235,9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1 466 006,4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1 461 794,7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1 594 235,9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1 466 006,4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1 461 794,7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1010176700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2 564 097,1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2 307 743,5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1010176700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2 564 097,1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2 307 743,5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37 713,0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37 713,0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1010276900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1010276900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17 765,2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88 874,3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4 177,9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4 177,9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38 605,7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38 605,7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101P200000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101P2К6000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101P2К6000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4 120,0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121,7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Общее образование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8 994 267,1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7 792 780,2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6 647 172,3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2 203,3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1 818,7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9 049,6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8 980 691,6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7 789 265,5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6 643 657,6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7 901 672,7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6 643 307,6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6 162 696,3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5 941 195,2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832 337,2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855 720,3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832 337,2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855 720,3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4 949 724,6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4 802 177,5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37 588,6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34 033,6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891,1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891,1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1030177000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4 911 244,9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4 767 252,8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97 712,7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97 362,7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10301R3030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281 508,8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282 806,8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10301R3030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3 973,0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3 973,0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10301R3030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277 535,8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278 833,8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662 290,7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586 833,3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1030205040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78 853,4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1030205040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78 853,4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1030205050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5 349,9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1030205050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5 349,9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1030205060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2 800,8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1030205060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2 800,8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1030207080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15 831,0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30 687,3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1030207080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1030207080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15 769,8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30 626,1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1030277200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112 634,6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113 023,0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1030277200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1030277200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112 532,6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112 921,0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10302L3040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446 821,0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443 123,0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10302L3040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446 821,0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443 123,0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1030476900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1030476900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1 447,2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932 057,8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65 330,1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65 330,1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143 324,8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142 274,8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1030678830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1030678830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1030678950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1030678950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1030679890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1030679890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280 600,0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1030679890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29 400,0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3 288,0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10306L7500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236 155,4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10306L7500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208 060,6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10306L7500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28 094,8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2 408,8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10306S2Г00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2 408,8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10306S2Г05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1 693,5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10306S2Г05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1 693,5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10306W7500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19 357,2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10306W7500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19 357,2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103070М000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1 478,5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10310Б0210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1 478,5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10310Б0220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10310Б0220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10310Б0310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10310Б0310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10310Б0320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66 203,4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40 292,2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103E151720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11 752,4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103E151720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11 752,4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103E1U1131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103E1U1131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103E1U1137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3 367,8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3 102,9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103E1U1137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3 367,8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3 102,9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103E1U1291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103E1U1291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2 320,1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5 600,0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103E1U1297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12 901,8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31 029,3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103E1U1297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12 901,8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31 029,3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103E1П1000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35 301,3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103E1П1000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35 301,3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103E250980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103E250980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3 027,6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103E452130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103E452130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103E4U1330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3 027,6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103E4U1330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103E4U1330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3 002,0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103EВ00000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71 129,0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70 512,1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103EВ51790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71 129,0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70 512,1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103EВ51790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103EВ51790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70 848,9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70 232,0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1 078 668,9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1 122 700,1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1 078 668,9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1 122 700,1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104E153050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440 905,3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544 060,2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104E153050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440 905,3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544 060,2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новых мест в общеобразовательных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104E155200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355 618,1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104E155200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355 618,1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104E155201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22 328,7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104E155201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22 328,7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104E1Л5201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180 659,0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104E1Л5201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180 659,0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104E1П3050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75 588,1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104E1П3050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75 588,1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104E1П5200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1 591,1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104E1П5200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1 591,1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Дополнительное образование детей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1 230 209,4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951 313,2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694 016,3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474 656,4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694 016,3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474 656,4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640 890,6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472 741,4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465 485,5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472 741,4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465 485,5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472 741,4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154 117,9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154 117,9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9 687,0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9 687,0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11 600,2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11 600,2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3 954,1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3 754,1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3 754,1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011027999У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011027999У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1 915,0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1 915,0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011A100000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46 797,6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011A155195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011A155195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37 300,0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011A1П5195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9 497,6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011A1П5195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9 497,6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535 469,1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476 332,8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535 367,9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476 332,8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533 973,2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376 332,8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401 915,1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363 575,3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401 915,1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363 575,3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14 263,5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12 757,5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11 619,1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10 137,1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2 637,2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2 613,2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84 919,7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2 860,7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82 059,0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26 483,0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1020179Г40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25 472,2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6 391,9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6 176,5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1 394,7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100 000,0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1020379994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103E251710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103E251710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7 986,8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4 788,3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«Транспортное обслуживание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0510205030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1340105030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4 598,2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4 055,5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4 598,2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4 055,5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4 598,2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4 055,5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3 803,6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3 803,6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741,6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198,9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2070005030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2 226,5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представительного органа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3010002020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3020002020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1 310,1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1 310,1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1 310,1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территориальных органов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3050002020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111,4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376,4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Мероприятия по обеспечению мобилизационной готовности экономики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Молодежная политика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15 652,5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14 652,5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8 825,9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14 652,5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7 525,9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10 287,4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1 296,0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4 296,3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682 309,7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561 135,2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276 979,1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175 866,6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202 011,3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130 235,8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130 235,8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130 235,8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115 553,0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71 775,5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21 775,5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21 775,5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1020378890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1020378890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50 000,0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35 473,2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35 473,2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1030307090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35 473,2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1030307090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35 473,2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29 076,1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39 494,6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31 237,5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39 110,8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31 237,5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39 110,8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31 237,5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32 612,2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26 723,2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4 465,8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4 498,8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2 017,3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1050205030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105040М000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26 215,0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24 800,3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19 380,8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208000М000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34 487,9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34 487,9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34 417,9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34 487,9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32 107,9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32 107,9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2 309,0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2 379,0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342 977,1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329 562,9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342 441,6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329 562,9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335 217,0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322 338,3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303 260,4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292 240,5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31 783,3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30 041,9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7 224,6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7 224,6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6 983,1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6 983,1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КУЛЬТУРА, КИНЕМАТОГРАФИЯ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859 977,8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518 640,8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514 945,6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Культура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793 431,6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456 948,5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453 253,2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774 025,5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440 771,8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«Система муниципальных учреждений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761 525,4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427 769,0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21 156,2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14 143,0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13 844,7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14 143,0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13 844,7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14 143,0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6 799,7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6 799,7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01201S2500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213 110,5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123 954,9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134 585,6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123 954,9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134 585,6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123 954,9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73 028,1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73 028,1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5 496,8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01202S2500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5 496,8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54 202,5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32 972,0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32 210,8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32 972,0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32 210,8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32 972,0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20 452,3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20 452,3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01203S2500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1 539,4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392 945,8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256 602,5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269 886,6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256 602,5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269 886,6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256 602,5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114 445,1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0120472500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114 445,1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8 614,1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01204S2500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8 614,1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48 675,7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39 145,7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39 145,7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0120574020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0120574020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012057999У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430,0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0120700000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01207L5191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01207L5191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3 708,7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01208L5170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01208L5170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6 654,0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0120972102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0120972102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0120972103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0120972103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0120972104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0120972104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1 445,0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01209S2113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01209S2114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01209S2122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01209S2122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01209S2123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01209S2123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01209S2124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01209S2124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15 920,9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модельных муниципальных библиотек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012A154540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012A154540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Техническое оснащение региональных и муниципальных музеев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012A155900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3 542,3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012A155900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3 542,3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012A1П4540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7 378,6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012A1П4540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7 378,6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012A255194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012A255194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13 002,8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13 002,8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13 002,8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7 100,0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12 102,8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0140178221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0140178221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4 500,1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062F2П5550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1 420,0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11 727,4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4 755,3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1 509,2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1 822,8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092010М000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10 218,2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2 932,5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266,6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«Специальная оценка условий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210,6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Ведомственные целевые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20В0000000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20В000М000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20В000М000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6 040,1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20В00L2990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20В00L2990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31300И0000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66 546,2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61 692,4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33 761,3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33 278,1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33 761,3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33 278,1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33 761,3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33 278,1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29 434,8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29 434,8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4 326,5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3 843,3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32 784,9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28 414,3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32 784,9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28 414,3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32 784,9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28 414,3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29 402,0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24 997,0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3 375,0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3 409,9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3120005020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СОЦИАЛЬНАЯ ПОЛИТИКА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811 489,1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820 573,7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Пенсионное обеспечение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171 124,1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187 132,2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171 124,1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187 132,2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171 124,1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187 132,2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61 198,6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69 032,9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61 198,6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69 032,9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1 020,2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1 020,2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60 178,4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68 012,7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71 134,0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77 237,3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71 134,0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77 237,3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1 141,5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1 141,5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69 992,5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76 095,8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38 791,5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40 862,0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38 791,5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40 862,0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603,8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603,8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38 187,7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40 258,2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населения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242 505,2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247 753,8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238 135,5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240 384,1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23 201,8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17 316,5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23 201,8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17 316,5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23 201,8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17 316,5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22 794,1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17 030,5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11 947,0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2 251,0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2 251,0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9 696,0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9 696,0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«Реализация мероприятий социального характера»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19 716,1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12 253,6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11 295,7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12 142,8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10 461,9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9 061,9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10 461,9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181,9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8 880,0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10 280,0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1 664,7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024060М000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1 620,0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1 620,0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024080М000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552,9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171 974,9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186 724,2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171 974,9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186 724,2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0250177110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171 974,9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186 724,2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0250177110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2 579,6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2 800,8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0250177110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169 395,3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183 923,4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3 601,8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6 601,8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143010М000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3 504,3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6 504,3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непрограммные мероприятия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Договоры пожизненного содержания с иждивением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3130008010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767,9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Охрана семьи и детства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329 926,8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317 722,7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0260000000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0260100000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по обеспечению жильем молодых семей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02601L4970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02601L4970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7 034,9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322 891,9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317 722,7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1010377900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1010377900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315 934,9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общего образования»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6 957,0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1 787,8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1030800000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1 787,8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1 787,8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1030877160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1030877160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1 770,1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1 770,1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1030877300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1030877300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1030900000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5 169,2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103090М000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5 169,2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103090М000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103090М000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5 108,0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социальной политики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67 933,0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67 965,0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«Обеспечение выполнения требований охраны труда»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семинаров»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47,0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«Проведение смотров-конкурсов»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135020М000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67 767,6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67 799,6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67 767,6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67 799,6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36 757,7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36 789,7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35 014,7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35 014,7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1 728,6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1 760,6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бюджетные ассигнования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800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14,4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3040077Б00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31 009,9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31 009,9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3040077Б00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22 837,7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22 837,7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3040077Б00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8 172,2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8 172,2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ФИЗИЧЕСКАЯ КУЛЬТУРА И СПОРТ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633 260,2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391 699,2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Физическая культура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340,3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Массовый спорт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381 240,9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107 018,5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380 994,9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106 772,5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112 945,6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104 001,9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4 090,0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4 390,0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1210305010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98 664,1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97 155,4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97 520,8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96 012,1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97 520,8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96 012,1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943,3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943,3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943,3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9 802,6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2 067,6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1210505010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9 802,6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2 067,6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1210505010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9 802,6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2 067,6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388,9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164,4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164,4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121060501К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224,5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96 313,4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93 392,8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84 679,9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1220105010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84 679,9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8 712,9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7 926,5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786,4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2 920,6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2 920,6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1220205010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2 920,6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2 770,6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171 735,9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1 755,8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1 755,8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1 755,8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160 112,0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Бюджетные инвестиции в объекты капитального строительства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160 112,0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1230306000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400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160 112,0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670,3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9 197,8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4 597,8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4 597,8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1230578970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1230578970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246,0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Спорт высших достижений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227 131,5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258 742,9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081010М000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186,2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226 293,3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257 904,7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181 802,1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257 904,7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181 802,1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257 904,7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161 192,4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229 511,7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1220605010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161 192,4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229 511,7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122060501К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40,2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190,6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20 569,5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28 202,4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19 205,5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26 052,0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1220605030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1 364,0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2 150,4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44 491,2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7 430,8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7 430,8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7 430,8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34 936,0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5 336,0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123020М000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5 336,0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12302L4260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12302L4260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29 600,0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2 124,4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1 674,4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1 674,4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1230479907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1230479907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450,0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652,0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652,0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132010М000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«Организация прохождения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628,0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1330105030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88,0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133010М000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600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Другие вопросы в области физической культуры и спорта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24 547,5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25 597,5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903,4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1 903,4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1220300000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663,4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423,4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423,4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122030М000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1220400000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122040М000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1220500000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Реализация мероприятий программы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Социальное обеспечение и иные выплаты населению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122050М000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Выполнение функций органами местного самоуправления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23 644,1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23 694,1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Обеспечение деятельности органов исполнительной власти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23 644,1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23 694,1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Расходы на обеспечение функций центрального аппарата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23 644,1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23 694,1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22 683,7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22 683,7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3040002020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200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960,4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1 010,4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ОБСЛУЖИВАНИЕ ГОСУДАРСТВЕННОГО ( МУНИЦИПАЛЬНОГО)  ДОЛГА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0300000000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Подпрограмма «Управление муниципальным долгом»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0310000000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242 000,0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0310100000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Процентные платежи по муниципальному долгу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0310100070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Обслуживание государственного (муниципального) долга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0310100070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700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591,8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657,6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0310200000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241 408,2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241 342,4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shd w:val="clear" w:color="auto" w:fill="auto"/>
            <w:vAlign w:val="center"/>
            <w:hideMark/>
          </w:tcPr>
          <w:p w:rsidR="00015097" w:rsidRDefault="00015097" w:rsidP="00551E38">
            <w:r>
              <w:t>Процентные платежи по муниципальному долгу</w:t>
            </w:r>
          </w:p>
        </w:tc>
        <w:tc>
          <w:tcPr>
            <w:tcW w:w="672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0310200070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 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241 408,2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241 342,4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097" w:rsidRDefault="00015097" w:rsidP="00551E38">
            <w:r>
              <w:t>Обслуживание государственного (муниципального) долга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0310200070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center"/>
            </w:pPr>
            <w: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241 408,2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241 342,4</w:t>
            </w:r>
          </w:p>
        </w:tc>
      </w:tr>
      <w:tr w:rsidR="00015097" w:rsidTr="00015097">
        <w:trPr>
          <w:cantSplit/>
        </w:trPr>
        <w:tc>
          <w:tcPr>
            <w:tcW w:w="6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>ВСЕГО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> 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> 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015097">
            <w:pPr>
              <w:jc w:val="right"/>
            </w:pPr>
            <w:r>
              <w:t>35 093 378,1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26 014 630,4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pPr>
              <w:jc w:val="right"/>
            </w:pPr>
            <w:r>
              <w:t>24 171 423,0</w:t>
            </w:r>
          </w:p>
        </w:tc>
      </w:tr>
      <w:tr w:rsidR="00015097" w:rsidTr="00015097">
        <w:trPr>
          <w:cantSplit/>
        </w:trPr>
        <w:tc>
          <w:tcPr>
            <w:tcW w:w="6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</w:tr>
      <w:tr w:rsidR="00015097" w:rsidTr="00015097">
        <w:trPr>
          <w:cantSplit/>
        </w:trPr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>
            <w:r>
              <w:t xml:space="preserve">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097" w:rsidRDefault="00015097" w:rsidP="00551E38"/>
        </w:tc>
      </w:tr>
    </w:tbl>
    <w:p w:rsidR="00E2598B" w:rsidRPr="00015097" w:rsidRDefault="00E2598B" w:rsidP="00015097"/>
    <w:sectPr w:rsidR="00E2598B" w:rsidRPr="00015097" w:rsidSect="00015097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FB7" w:rsidRDefault="005A5FB7" w:rsidP="00015097">
      <w:r>
        <w:separator/>
      </w:r>
    </w:p>
  </w:endnote>
  <w:endnote w:type="continuationSeparator" w:id="1">
    <w:p w:rsidR="005A5FB7" w:rsidRDefault="005A5FB7" w:rsidP="00015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FB7" w:rsidRDefault="005A5FB7" w:rsidP="00015097">
      <w:r>
        <w:separator/>
      </w:r>
    </w:p>
  </w:footnote>
  <w:footnote w:type="continuationSeparator" w:id="1">
    <w:p w:rsidR="005A5FB7" w:rsidRDefault="005A5FB7" w:rsidP="00015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E38" w:rsidRDefault="00F17F2F" w:rsidP="00551E3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1E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1E38" w:rsidRDefault="00551E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E38" w:rsidRDefault="00F17F2F" w:rsidP="00551E3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1E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7051">
      <w:rPr>
        <w:rStyle w:val="a7"/>
        <w:noProof/>
      </w:rPr>
      <w:t>3</w:t>
    </w:r>
    <w:r>
      <w:rPr>
        <w:rStyle w:val="a7"/>
      </w:rPr>
      <w:fldChar w:fldCharType="end"/>
    </w:r>
  </w:p>
  <w:p w:rsidR="00551E38" w:rsidRDefault="00551E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015097"/>
    <w:rsid w:val="00015097"/>
    <w:rsid w:val="001752C8"/>
    <w:rsid w:val="002C2646"/>
    <w:rsid w:val="002C3F39"/>
    <w:rsid w:val="003F07DC"/>
    <w:rsid w:val="00551E38"/>
    <w:rsid w:val="005A5FB7"/>
    <w:rsid w:val="006808C6"/>
    <w:rsid w:val="00690473"/>
    <w:rsid w:val="006E02D1"/>
    <w:rsid w:val="00717051"/>
    <w:rsid w:val="00931697"/>
    <w:rsid w:val="00931EE6"/>
    <w:rsid w:val="009E4275"/>
    <w:rsid w:val="00A24CAF"/>
    <w:rsid w:val="00B912FD"/>
    <w:rsid w:val="00BD38E6"/>
    <w:rsid w:val="00DD057C"/>
    <w:rsid w:val="00E2598B"/>
    <w:rsid w:val="00E77A92"/>
    <w:rsid w:val="00F17F2F"/>
    <w:rsid w:val="00F446AD"/>
    <w:rsid w:val="00F6400A"/>
    <w:rsid w:val="00FC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015097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015097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0150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01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01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01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01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01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015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015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015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015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0150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01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01509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01509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01509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01509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0150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01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0150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0150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0150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0150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0150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01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01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0150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015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015097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015097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150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5097"/>
  </w:style>
  <w:style w:type="paragraph" w:styleId="a5">
    <w:name w:val="footer"/>
    <w:basedOn w:val="a"/>
    <w:link w:val="a6"/>
    <w:uiPriority w:val="99"/>
    <w:semiHidden/>
    <w:unhideWhenUsed/>
    <w:rsid w:val="000150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5097"/>
  </w:style>
  <w:style w:type="character" w:styleId="a7">
    <w:name w:val="page number"/>
    <w:basedOn w:val="a0"/>
    <w:uiPriority w:val="99"/>
    <w:semiHidden/>
    <w:unhideWhenUsed/>
    <w:rsid w:val="000150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VEC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122</Pages>
  <Words>32384</Words>
  <Characters>184590</Characters>
  <Application>Microsoft Office Word</Application>
  <DocSecurity>0</DocSecurity>
  <Lines>1538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dcterms:created xsi:type="dcterms:W3CDTF">2023-08-11T10:51:00Z</dcterms:created>
  <dcterms:modified xsi:type="dcterms:W3CDTF">2023-08-11T10:54:00Z</dcterms:modified>
</cp:coreProperties>
</file>